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ED8" w:rsidRPr="00D83598" w:rsidRDefault="00195ED8" w:rsidP="00D83598">
      <w:pPr>
        <w:ind w:firstLine="0"/>
      </w:pPr>
    </w:p>
    <w:tbl>
      <w:tblPr>
        <w:tblW w:w="0" w:type="auto"/>
        <w:tblLook w:val="00A0"/>
      </w:tblPr>
      <w:tblGrid>
        <w:gridCol w:w="4785"/>
        <w:gridCol w:w="4785"/>
      </w:tblGrid>
      <w:tr w:rsidR="00195ED8" w:rsidRPr="00711246" w:rsidTr="00711246">
        <w:tc>
          <w:tcPr>
            <w:tcW w:w="4785" w:type="dxa"/>
          </w:tcPr>
          <w:p w:rsidR="00195ED8" w:rsidRPr="00711246" w:rsidRDefault="00195ED8" w:rsidP="00711246">
            <w:pPr>
              <w:ind w:firstLine="0"/>
            </w:pPr>
          </w:p>
          <w:p w:rsidR="00195ED8" w:rsidRPr="00711246" w:rsidRDefault="00195ED8" w:rsidP="00711246">
            <w:pPr>
              <w:ind w:firstLine="0"/>
            </w:pPr>
          </w:p>
          <w:p w:rsidR="00195ED8" w:rsidRPr="00711246" w:rsidRDefault="00195ED8" w:rsidP="00711246">
            <w:pPr>
              <w:ind w:firstLine="0"/>
            </w:pPr>
          </w:p>
          <w:p w:rsidR="00195ED8" w:rsidRPr="00711246" w:rsidRDefault="00195ED8" w:rsidP="00711246">
            <w:pPr>
              <w:ind w:firstLine="0"/>
            </w:pPr>
            <w:bookmarkStart w:id="0" w:name="_GoBack"/>
            <w:bookmarkEnd w:id="0"/>
            <w:r w:rsidRPr="00711246">
              <w:t>Форма 1</w:t>
            </w:r>
          </w:p>
          <w:p w:rsidR="00195ED8" w:rsidRPr="00711246" w:rsidRDefault="00195ED8" w:rsidP="00711246">
            <w:pPr>
              <w:ind w:firstLine="0"/>
            </w:pPr>
            <w:r w:rsidRPr="00711246">
              <w:t>На официальном бланке</w:t>
            </w:r>
          </w:p>
        </w:tc>
        <w:tc>
          <w:tcPr>
            <w:tcW w:w="4785" w:type="dxa"/>
          </w:tcPr>
          <w:p w:rsidR="00195ED8" w:rsidRPr="00711246" w:rsidRDefault="00195ED8" w:rsidP="00711246">
            <w:pPr>
              <w:ind w:firstLine="0"/>
            </w:pPr>
            <w:r w:rsidRPr="00711246">
              <w:t>Приложение к приказу от</w:t>
            </w:r>
            <w:r>
              <w:t xml:space="preserve"> 2.06.2015</w:t>
            </w:r>
            <w:r w:rsidRPr="00193A9F">
              <w:t xml:space="preserve">  </w:t>
            </w:r>
            <w:r w:rsidRPr="00711246">
              <w:t xml:space="preserve"> №</w:t>
            </w:r>
            <w:r>
              <w:t>124-к</w:t>
            </w:r>
          </w:p>
        </w:tc>
      </w:tr>
    </w:tbl>
    <w:p w:rsidR="00195ED8" w:rsidRPr="00D83598" w:rsidRDefault="00195ED8" w:rsidP="00D83598">
      <w:pPr>
        <w:ind w:firstLine="0"/>
      </w:pPr>
    </w:p>
    <w:p w:rsidR="00195ED8" w:rsidRPr="00D83598" w:rsidRDefault="00195ED8" w:rsidP="00D83598">
      <w:pPr>
        <w:ind w:firstLine="0"/>
      </w:pPr>
    </w:p>
    <w:p w:rsidR="00195ED8" w:rsidRPr="00D83598" w:rsidRDefault="00195ED8" w:rsidP="00D83598">
      <w:pPr>
        <w:ind w:firstLine="0"/>
        <w:jc w:val="right"/>
      </w:pPr>
      <w:r w:rsidRPr="00D83598">
        <w:t xml:space="preserve">                                                                Департамент</w:t>
      </w:r>
    </w:p>
    <w:p w:rsidR="00195ED8" w:rsidRPr="00D83598" w:rsidRDefault="00195ED8" w:rsidP="00D83598">
      <w:pPr>
        <w:ind w:firstLine="0"/>
        <w:jc w:val="right"/>
      </w:pPr>
      <w:r w:rsidRPr="00D83598">
        <w:t xml:space="preserve">                                                    экономического развития</w:t>
      </w:r>
    </w:p>
    <w:p w:rsidR="00195ED8" w:rsidRPr="00D83598" w:rsidRDefault="00195ED8" w:rsidP="00D83598">
      <w:pPr>
        <w:ind w:firstLine="0"/>
        <w:jc w:val="right"/>
      </w:pPr>
      <w:r w:rsidRPr="00D83598">
        <w:t xml:space="preserve">                                                           Брянской области</w:t>
      </w:r>
    </w:p>
    <w:p w:rsidR="00195ED8" w:rsidRPr="00D83598" w:rsidRDefault="00195ED8" w:rsidP="00D83598">
      <w:pPr>
        <w:ind w:firstLine="0"/>
      </w:pPr>
    </w:p>
    <w:p w:rsidR="00195ED8" w:rsidRPr="00D83598" w:rsidRDefault="00195ED8" w:rsidP="00D83598">
      <w:pPr>
        <w:ind w:firstLine="0"/>
      </w:pPr>
      <w:r w:rsidRPr="00D83598">
        <w:t xml:space="preserve">                                 ЗАЯВЛЕНИЕ</w:t>
      </w:r>
    </w:p>
    <w:p w:rsidR="00195ED8" w:rsidRPr="00D83598" w:rsidRDefault="00195ED8" w:rsidP="00D83598">
      <w:pPr>
        <w:ind w:firstLine="0"/>
      </w:pPr>
      <w:r w:rsidRPr="00D83598">
        <w:t xml:space="preserve">                на участие в конкурсном отборе с намерением</w:t>
      </w:r>
    </w:p>
    <w:p w:rsidR="00195ED8" w:rsidRPr="00D83598" w:rsidRDefault="00195ED8" w:rsidP="00D83598">
      <w:pPr>
        <w:ind w:firstLine="0"/>
      </w:pPr>
      <w:r w:rsidRPr="00D83598">
        <w:t xml:space="preserve">                     выступить в качестве претендента</w:t>
      </w:r>
    </w:p>
    <w:p w:rsidR="00195ED8" w:rsidRPr="00D83598" w:rsidRDefault="00195ED8" w:rsidP="00D83598">
      <w:pPr>
        <w:ind w:firstLine="0"/>
      </w:pPr>
      <w:r w:rsidRPr="00D83598">
        <w:t xml:space="preserve">                          на получение субсидии</w:t>
      </w:r>
    </w:p>
    <w:p w:rsidR="00195ED8" w:rsidRPr="00D83598" w:rsidRDefault="00195ED8" w:rsidP="00D83598">
      <w:pPr>
        <w:ind w:firstLine="0"/>
      </w:pPr>
    </w:p>
    <w:p w:rsidR="00195ED8" w:rsidRPr="00D83598" w:rsidRDefault="00195ED8" w:rsidP="00D83598">
      <w:pPr>
        <w:ind w:firstLine="0"/>
      </w:pPr>
      <w:r w:rsidRPr="00D83598">
        <w:t>________________________________________________ в соответствии с кредитным</w:t>
      </w:r>
    </w:p>
    <w:p w:rsidR="00195ED8" w:rsidRPr="00D83598" w:rsidRDefault="00195ED8" w:rsidP="00D83598">
      <w:pPr>
        <w:ind w:firstLine="0"/>
      </w:pPr>
      <w:r w:rsidRPr="00D83598">
        <w:t xml:space="preserve">      (полное наименование организации)</w:t>
      </w:r>
    </w:p>
    <w:p w:rsidR="00195ED8" w:rsidRPr="00D83598" w:rsidRDefault="00195ED8" w:rsidP="00D83598">
      <w:pPr>
        <w:ind w:firstLine="0"/>
      </w:pPr>
      <w:r w:rsidRPr="00D83598">
        <w:t>договором от "___" _________________ 20___ года N ________________________,</w:t>
      </w:r>
    </w:p>
    <w:p w:rsidR="00195ED8" w:rsidRPr="00D83598" w:rsidRDefault="00195ED8" w:rsidP="00D83598">
      <w:pPr>
        <w:ind w:firstLine="0"/>
      </w:pPr>
      <w:r w:rsidRPr="00D83598">
        <w:t>заключенным с ____________________________________________________________,</w:t>
      </w:r>
    </w:p>
    <w:p w:rsidR="00195ED8" w:rsidRPr="00D83598" w:rsidRDefault="00195ED8" w:rsidP="00D83598">
      <w:pPr>
        <w:ind w:firstLine="0"/>
      </w:pPr>
      <w:r w:rsidRPr="00D83598">
        <w:t xml:space="preserve">                    (наименование банка и его место нахождения)</w:t>
      </w:r>
    </w:p>
    <w:p w:rsidR="00195ED8" w:rsidRPr="00D83598" w:rsidRDefault="00195ED8" w:rsidP="00D83598">
      <w:pPr>
        <w:ind w:firstLine="0"/>
      </w:pPr>
      <w:r w:rsidRPr="00D83598">
        <w:t>получен кредит в сумме _____________________________________________ рублей</w:t>
      </w:r>
    </w:p>
    <w:p w:rsidR="00195ED8" w:rsidRPr="00D83598" w:rsidRDefault="00195ED8" w:rsidP="00D83598">
      <w:pPr>
        <w:ind w:firstLine="0"/>
      </w:pPr>
      <w:r w:rsidRPr="00D83598">
        <w:t xml:space="preserve">                                      (цифрами и прописью)</w:t>
      </w:r>
    </w:p>
    <w:p w:rsidR="00195ED8" w:rsidRPr="00D83598" w:rsidRDefault="00195ED8" w:rsidP="00D83598">
      <w:pPr>
        <w:ind w:firstLine="0"/>
      </w:pPr>
      <w:r w:rsidRPr="00D83598">
        <w:t>под _____% годовых с конечным сроком погашения "____" __________ 20___ года</w:t>
      </w:r>
    </w:p>
    <w:p w:rsidR="00195ED8" w:rsidRPr="00D83598" w:rsidRDefault="00195ED8" w:rsidP="00D83598">
      <w:pPr>
        <w:ind w:firstLine="0"/>
      </w:pPr>
      <w:r w:rsidRPr="00D83598">
        <w:t>на ________________________________________________________________________</w:t>
      </w:r>
    </w:p>
    <w:p w:rsidR="00195ED8" w:rsidRPr="00D83598" w:rsidRDefault="00195ED8" w:rsidP="00D83598">
      <w:pPr>
        <w:ind w:firstLine="0"/>
      </w:pPr>
      <w:r w:rsidRPr="00D83598">
        <w:t xml:space="preserve">                          (цель получения кредита)</w:t>
      </w:r>
    </w:p>
    <w:p w:rsidR="00195ED8" w:rsidRPr="00D83598" w:rsidRDefault="00195ED8" w:rsidP="00D83598">
      <w:pPr>
        <w:ind w:firstLine="0"/>
      </w:pPr>
    </w:p>
    <w:p w:rsidR="00195ED8" w:rsidRPr="00D83598" w:rsidRDefault="00195ED8" w:rsidP="00D83598">
      <w:pPr>
        <w:ind w:firstLine="0"/>
      </w:pPr>
      <w:r w:rsidRPr="00D83598">
        <w:t xml:space="preserve">    Прошу предоставить предприятию субсидию по полученному кредиту   исходя</w:t>
      </w:r>
    </w:p>
    <w:p w:rsidR="00195ED8" w:rsidRPr="00D83598" w:rsidRDefault="00195ED8" w:rsidP="00D83598">
      <w:pPr>
        <w:ind w:firstLine="0"/>
      </w:pPr>
      <w:r w:rsidRPr="00D83598">
        <w:t>из 2/3 ставки рефинансирования    Банка   России,   действующей   на   дату</w:t>
      </w:r>
    </w:p>
    <w:p w:rsidR="00195ED8" w:rsidRPr="00D83598" w:rsidRDefault="00195ED8" w:rsidP="00D83598">
      <w:pPr>
        <w:ind w:firstLine="0"/>
      </w:pPr>
      <w:r w:rsidRPr="00D83598">
        <w:t>предоставления кредита.</w:t>
      </w:r>
    </w:p>
    <w:p w:rsidR="00195ED8" w:rsidRDefault="00195ED8" w:rsidP="00D83598">
      <w:pPr>
        <w:ind w:firstLine="0"/>
      </w:pPr>
    </w:p>
    <w:p w:rsidR="00195ED8" w:rsidRPr="00D83598" w:rsidRDefault="00195ED8" w:rsidP="00D83598">
      <w:pPr>
        <w:ind w:firstLine="0"/>
      </w:pPr>
      <w:r w:rsidRPr="00D83598">
        <w:t>Приложения:</w:t>
      </w:r>
    </w:p>
    <w:p w:rsidR="00195ED8" w:rsidRPr="00D83598" w:rsidRDefault="00195ED8" w:rsidP="00D83598">
      <w:pPr>
        <w:ind w:firstLine="0"/>
      </w:pPr>
      <w:r w:rsidRPr="00D83598">
        <w:t>1. Кредитный договор (с графиками погашения и выборки кредита).</w:t>
      </w:r>
    </w:p>
    <w:p w:rsidR="00195ED8" w:rsidRPr="00D83598" w:rsidRDefault="00195ED8" w:rsidP="00D83598">
      <w:pPr>
        <w:ind w:firstLine="0"/>
      </w:pPr>
      <w:r w:rsidRPr="00D83598">
        <w:t>2. Выписка из ссудного или расчетного счетов заемщика, подтверждающая получение кредита.</w:t>
      </w:r>
    </w:p>
    <w:p w:rsidR="00195ED8" w:rsidRPr="00D83598" w:rsidRDefault="00195ED8" w:rsidP="00D83598">
      <w:pPr>
        <w:ind w:firstLine="0"/>
      </w:pPr>
      <w:r w:rsidRPr="00D83598">
        <w:t>3. Копии платежных поручений и выписок из расчетного счета, подтверждающих целевое направление кредита.</w:t>
      </w:r>
    </w:p>
    <w:p w:rsidR="00195ED8" w:rsidRPr="00D83598" w:rsidRDefault="00195ED8" w:rsidP="00D83598">
      <w:pPr>
        <w:ind w:firstLine="0"/>
      </w:pPr>
      <w:r w:rsidRPr="00D83598">
        <w:t>4. Расчет субсидии согласно графику на весь период кредитного договора.</w:t>
      </w:r>
    </w:p>
    <w:p w:rsidR="00195ED8" w:rsidRPr="00D83598" w:rsidRDefault="00195ED8" w:rsidP="00D83598">
      <w:pPr>
        <w:ind w:firstLine="0"/>
      </w:pPr>
      <w:r w:rsidRPr="00D83598">
        <w:t>5. Заявление о перечислении субсидии.</w:t>
      </w:r>
    </w:p>
    <w:p w:rsidR="00195ED8" w:rsidRPr="00D83598" w:rsidRDefault="00195ED8" w:rsidP="00D83598">
      <w:pPr>
        <w:ind w:firstLine="0"/>
      </w:pPr>
      <w:r w:rsidRPr="00D83598">
        <w:t>6. Справка об эффективности использования банковского кредита.</w:t>
      </w:r>
    </w:p>
    <w:p w:rsidR="00195ED8" w:rsidRPr="00D83598" w:rsidRDefault="00195ED8" w:rsidP="00D83598">
      <w:pPr>
        <w:ind w:firstLine="0"/>
      </w:pPr>
      <w:r w:rsidRPr="00D83598">
        <w:t xml:space="preserve">7. Документы о подтверждении данных, </w:t>
      </w:r>
      <w:r>
        <w:t xml:space="preserve">в т.ч. </w:t>
      </w:r>
      <w:r w:rsidRPr="00D83598">
        <w:t>указанных в справке об эффективности.</w:t>
      </w:r>
    </w:p>
    <w:p w:rsidR="00195ED8" w:rsidRPr="00D83598" w:rsidRDefault="00195ED8" w:rsidP="00D83598">
      <w:pPr>
        <w:ind w:firstLine="0"/>
      </w:pPr>
      <w:r w:rsidRPr="00D83598">
        <w:t>8. Инвестиционный проект или его копия, заверенная банком и заемщиком.</w:t>
      </w:r>
    </w:p>
    <w:p w:rsidR="00195ED8" w:rsidRPr="00D83598" w:rsidRDefault="00195ED8" w:rsidP="00D83598">
      <w:pPr>
        <w:ind w:firstLine="0"/>
      </w:pPr>
    </w:p>
    <w:p w:rsidR="00195ED8" w:rsidRPr="00D83598" w:rsidRDefault="00195ED8" w:rsidP="00D83598">
      <w:pPr>
        <w:ind w:firstLine="0"/>
      </w:pPr>
      <w:r w:rsidRPr="00D83598">
        <w:t>Руководитель организации</w:t>
      </w:r>
    </w:p>
    <w:p w:rsidR="00195ED8" w:rsidRPr="00D83598" w:rsidRDefault="00195ED8" w:rsidP="00D83598">
      <w:pPr>
        <w:ind w:firstLine="0"/>
      </w:pPr>
      <w:r w:rsidRPr="00D83598">
        <w:t>М.П.</w:t>
      </w:r>
    </w:p>
    <w:p w:rsidR="00195ED8" w:rsidRPr="00D83598" w:rsidRDefault="00195ED8" w:rsidP="00D83598">
      <w:pPr>
        <w:ind w:firstLine="0"/>
      </w:pPr>
    </w:p>
    <w:p w:rsidR="00195ED8" w:rsidRPr="00D83598" w:rsidRDefault="00195ED8" w:rsidP="00D83598">
      <w:pPr>
        <w:ind w:firstLine="0"/>
      </w:pPr>
      <w:r w:rsidRPr="00D83598">
        <w:t>Дата представления документа "_____" _______________ 20__ года</w:t>
      </w:r>
    </w:p>
    <w:p w:rsidR="00195ED8" w:rsidRPr="00D83598" w:rsidRDefault="00195ED8" w:rsidP="00D83598">
      <w:pPr>
        <w:ind w:firstLine="0"/>
      </w:pPr>
    </w:p>
    <w:p w:rsidR="00195ED8" w:rsidRDefault="00195ED8">
      <w:r>
        <w:br w:type="page"/>
      </w:r>
    </w:p>
    <w:p w:rsidR="00195ED8" w:rsidRPr="00D83598" w:rsidRDefault="00195ED8" w:rsidP="00D83598">
      <w:pPr>
        <w:ind w:firstLine="0"/>
      </w:pPr>
      <w:r w:rsidRPr="00D83598">
        <w:t>Форма 2</w:t>
      </w:r>
    </w:p>
    <w:p w:rsidR="00195ED8" w:rsidRPr="00D83598" w:rsidRDefault="00195ED8" w:rsidP="00D83598">
      <w:pPr>
        <w:ind w:firstLine="0"/>
      </w:pPr>
    </w:p>
    <w:p w:rsidR="00195ED8" w:rsidRPr="00D83598" w:rsidRDefault="00195ED8" w:rsidP="00D83598">
      <w:pPr>
        <w:ind w:firstLine="0"/>
      </w:pPr>
      <w:r w:rsidRPr="00D83598">
        <w:t xml:space="preserve">                                   Расчет</w:t>
      </w:r>
    </w:p>
    <w:p w:rsidR="00195ED8" w:rsidRPr="00D83598" w:rsidRDefault="00195ED8" w:rsidP="00D83598">
      <w:pPr>
        <w:ind w:firstLine="0"/>
      </w:pPr>
      <w:r w:rsidRPr="00D83598">
        <w:t xml:space="preserve">                   субсидий на весь период субсидирования,</w:t>
      </w:r>
    </w:p>
    <w:p w:rsidR="00195ED8" w:rsidRPr="00D83598" w:rsidRDefault="00195ED8" w:rsidP="00D83598">
      <w:pPr>
        <w:ind w:firstLine="0"/>
      </w:pPr>
      <w:r w:rsidRPr="00D83598">
        <w:t xml:space="preserve">             предоставляемых за счет средств областного бюджета</w:t>
      </w:r>
    </w:p>
    <w:p w:rsidR="00195ED8" w:rsidRPr="00D83598" w:rsidRDefault="00195ED8" w:rsidP="00D83598">
      <w:pPr>
        <w:ind w:firstLine="0"/>
      </w:pPr>
      <w:r w:rsidRPr="00D83598">
        <w:t xml:space="preserve">                           по кредиту, полученному</w:t>
      </w:r>
    </w:p>
    <w:p w:rsidR="00195ED8" w:rsidRPr="00D83598" w:rsidRDefault="00195ED8" w:rsidP="00D83598">
      <w:pPr>
        <w:ind w:firstLine="0"/>
      </w:pPr>
      <w:r w:rsidRPr="00D83598">
        <w:t>__________________________________________________________________</w:t>
      </w:r>
    </w:p>
    <w:p w:rsidR="00195ED8" w:rsidRPr="00D83598" w:rsidRDefault="00195ED8" w:rsidP="00D83598">
      <w:pPr>
        <w:ind w:firstLine="0"/>
      </w:pPr>
      <w:r w:rsidRPr="00D83598">
        <w:t xml:space="preserve">                       (полное наименование заемщика)</w:t>
      </w:r>
    </w:p>
    <w:p w:rsidR="00195ED8" w:rsidRPr="00D83598" w:rsidRDefault="00195ED8" w:rsidP="00D83598">
      <w:pPr>
        <w:ind w:firstLine="0"/>
      </w:pPr>
      <w:r w:rsidRPr="00D83598">
        <w:t>Валюта кредита: российские рубли</w:t>
      </w:r>
    </w:p>
    <w:p w:rsidR="00195ED8" w:rsidRPr="00D83598" w:rsidRDefault="00195ED8" w:rsidP="00D83598">
      <w:pPr>
        <w:ind w:firstLine="0"/>
      </w:pPr>
      <w:r w:rsidRPr="00D83598">
        <w:t>ИНН ___________________________</w:t>
      </w:r>
    </w:p>
    <w:p w:rsidR="00195ED8" w:rsidRPr="00D83598" w:rsidRDefault="00195ED8" w:rsidP="00D83598">
      <w:pPr>
        <w:ind w:firstLine="0"/>
      </w:pPr>
      <w:r w:rsidRPr="00D83598">
        <w:t>КПП ___________________________</w:t>
      </w:r>
    </w:p>
    <w:p w:rsidR="00195ED8" w:rsidRDefault="00195ED8" w:rsidP="00D83598">
      <w:pPr>
        <w:ind w:firstLine="0"/>
      </w:pPr>
      <w:r w:rsidRPr="00D83598">
        <w:t>Расчетный счет ______________________________________________</w:t>
      </w:r>
    </w:p>
    <w:p w:rsidR="00195ED8" w:rsidRPr="00D83598" w:rsidRDefault="00195ED8" w:rsidP="00D83598">
      <w:pPr>
        <w:ind w:firstLine="0"/>
        <w:jc w:val="left"/>
      </w:pPr>
      <w:r w:rsidRPr="00D83598">
        <w:t>Наименование банка _____________________________________________________</w:t>
      </w:r>
    </w:p>
    <w:p w:rsidR="00195ED8" w:rsidRPr="00D83598" w:rsidRDefault="00195ED8" w:rsidP="00D83598">
      <w:pPr>
        <w:ind w:firstLine="0"/>
      </w:pPr>
      <w:r w:rsidRPr="00D83598">
        <w:t>БИК ____________________________</w:t>
      </w:r>
    </w:p>
    <w:p w:rsidR="00195ED8" w:rsidRPr="00D83598" w:rsidRDefault="00195ED8" w:rsidP="00D83598">
      <w:pPr>
        <w:ind w:firstLine="0"/>
      </w:pPr>
      <w:r w:rsidRPr="00D83598">
        <w:t>Корреспондентский счет __________________________________________</w:t>
      </w:r>
    </w:p>
    <w:p w:rsidR="00195ED8" w:rsidRPr="00D83598" w:rsidRDefault="00195ED8" w:rsidP="00D83598">
      <w:pPr>
        <w:ind w:firstLine="0"/>
        <w:jc w:val="left"/>
      </w:pPr>
      <w:r w:rsidRPr="00D83598">
        <w:t>Сфера деятельности заемщика по ОКВЭД ______________________________________</w:t>
      </w:r>
    </w:p>
    <w:p w:rsidR="00195ED8" w:rsidRPr="00D83598" w:rsidRDefault="00195ED8" w:rsidP="00D83598">
      <w:pPr>
        <w:ind w:firstLine="0"/>
        <w:jc w:val="left"/>
      </w:pPr>
      <w:r>
        <w:t xml:space="preserve">Цель кредита </w:t>
      </w:r>
      <w:r w:rsidRPr="00D83598">
        <w:t>__________________________________________________________</w:t>
      </w:r>
    </w:p>
    <w:p w:rsidR="00195ED8" w:rsidRPr="00D83598" w:rsidRDefault="00195ED8" w:rsidP="00D83598">
      <w:pPr>
        <w:ind w:firstLine="0"/>
      </w:pPr>
      <w:r w:rsidRPr="00D83598">
        <w:t>Кредитный договор от "_____" _______________ 20__ года N __________________________________________________________________</w:t>
      </w:r>
    </w:p>
    <w:p w:rsidR="00195ED8" w:rsidRPr="00D83598" w:rsidRDefault="00195ED8" w:rsidP="00D83598">
      <w:pPr>
        <w:ind w:firstLine="0"/>
      </w:pPr>
      <w:r w:rsidRPr="00D83598">
        <w:t xml:space="preserve">                              (наименование банка)</w:t>
      </w:r>
    </w:p>
    <w:p w:rsidR="00195ED8" w:rsidRPr="00D83598" w:rsidRDefault="00195ED8" w:rsidP="00D83598">
      <w:pPr>
        <w:ind w:firstLine="0"/>
      </w:pPr>
    </w:p>
    <w:p w:rsidR="00195ED8" w:rsidRPr="00D83598" w:rsidRDefault="00195ED8" w:rsidP="00D83598">
      <w:pPr>
        <w:ind w:firstLine="0"/>
      </w:pPr>
      <w:r w:rsidRPr="00D83598">
        <w:t>За период _____________ 20__ года</w:t>
      </w:r>
    </w:p>
    <w:p w:rsidR="00195ED8" w:rsidRPr="00D83598" w:rsidRDefault="00195ED8" w:rsidP="00D83598">
      <w:pPr>
        <w:ind w:firstLine="0"/>
      </w:pPr>
    </w:p>
    <w:p w:rsidR="00195ED8" w:rsidRDefault="00195ED8" w:rsidP="00D83598">
      <w:pPr>
        <w:ind w:firstLine="0"/>
        <w:jc w:val="left"/>
      </w:pPr>
      <w:r w:rsidRPr="00D83598">
        <w:t>1. Дата предоставления кредита</w:t>
      </w:r>
      <w:r>
        <w:t xml:space="preserve">  </w:t>
      </w:r>
      <w:r w:rsidRPr="00D83598">
        <w:t>____________________________________________</w:t>
      </w:r>
    </w:p>
    <w:p w:rsidR="00195ED8" w:rsidRPr="00D83598" w:rsidRDefault="00195ED8" w:rsidP="00D83598">
      <w:pPr>
        <w:ind w:firstLine="0"/>
        <w:jc w:val="left"/>
      </w:pPr>
      <w:r w:rsidRPr="00D83598">
        <w:t>2. Дата погашения кредита по кредитному договору __________________________</w:t>
      </w:r>
    </w:p>
    <w:p w:rsidR="00195ED8" w:rsidRDefault="00195ED8" w:rsidP="00D83598">
      <w:pPr>
        <w:ind w:firstLine="0"/>
        <w:jc w:val="left"/>
      </w:pPr>
      <w:r w:rsidRPr="00D83598">
        <w:t>3. Размер полученного кредита _____________________________________________</w:t>
      </w:r>
    </w:p>
    <w:p w:rsidR="00195ED8" w:rsidRPr="00D83598" w:rsidRDefault="00195ED8" w:rsidP="00D83598">
      <w:pPr>
        <w:ind w:firstLine="0"/>
        <w:jc w:val="left"/>
      </w:pPr>
      <w:r w:rsidRPr="00D83598">
        <w:t>4. Процентная ставка по кредиту ___________________________________________</w:t>
      </w:r>
    </w:p>
    <w:p w:rsidR="00195ED8" w:rsidRPr="00D83598" w:rsidRDefault="00195ED8" w:rsidP="00D83598">
      <w:pPr>
        <w:ind w:firstLine="0"/>
        <w:jc w:val="left"/>
      </w:pPr>
      <w:r w:rsidRPr="00D83598">
        <w:t>5. Ставка рефинансирования Банка России на дату предоставления кредита ___%</w:t>
      </w:r>
    </w:p>
    <w:p w:rsidR="00195ED8" w:rsidRPr="00D83598" w:rsidRDefault="00195ED8" w:rsidP="00D83598">
      <w:pPr>
        <w:ind w:firstLine="0"/>
        <w:jc w:val="left"/>
      </w:pPr>
      <w:r w:rsidRPr="00D83598">
        <w:t>год.</w:t>
      </w: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410"/>
        <w:gridCol w:w="1134"/>
        <w:gridCol w:w="2366"/>
        <w:gridCol w:w="1559"/>
        <w:gridCol w:w="2170"/>
      </w:tblGrid>
      <w:tr w:rsidR="00195ED8" w:rsidRPr="00711246" w:rsidTr="001226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Остаток ссудной задолженности, исходя из которой начисляется субсидия,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Период платежей с даты по дату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Количество дней пользования кредитом в расчетном периоде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2/3 ставки рефинансирования Банка России, %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Размер субсидии, рублей</w:t>
            </w:r>
          </w:p>
        </w:tc>
      </w:tr>
      <w:tr w:rsidR="00195ED8" w:rsidRPr="00711246" w:rsidTr="00122626"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2</w:t>
            </w:r>
          </w:p>
        </w:tc>
        <w:tc>
          <w:tcPr>
            <w:tcW w:w="2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4</w:t>
            </w:r>
          </w:p>
        </w:tc>
        <w:tc>
          <w:tcPr>
            <w:tcW w:w="2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5=(1x3x4)/ (100% x 365 (366))</w:t>
            </w:r>
          </w:p>
        </w:tc>
      </w:tr>
      <w:tr w:rsidR="00195ED8" w:rsidRPr="00711246" w:rsidTr="001226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</w:tr>
      <w:tr w:rsidR="00195ED8" w:rsidRPr="00711246" w:rsidTr="001226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</w:tr>
      <w:tr w:rsidR="00195ED8" w:rsidRPr="00711246" w:rsidTr="001226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</w:tr>
      <w:tr w:rsidR="00195ED8" w:rsidRPr="00711246" w:rsidTr="001226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</w:tr>
      <w:tr w:rsidR="00195ED8" w:rsidRPr="00711246" w:rsidTr="001226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</w:tr>
      <w:tr w:rsidR="00195ED8" w:rsidRPr="00711246" w:rsidTr="001226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</w:tr>
      <w:tr w:rsidR="00195ED8" w:rsidRPr="00711246" w:rsidTr="001226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</w:tr>
    </w:tbl>
    <w:p w:rsidR="00195ED8" w:rsidRPr="00D83598" w:rsidRDefault="00195ED8" w:rsidP="00D83598">
      <w:pPr>
        <w:ind w:firstLine="0"/>
      </w:pPr>
    </w:p>
    <w:p w:rsidR="00195ED8" w:rsidRPr="00D83598" w:rsidRDefault="00195ED8" w:rsidP="00D83598">
      <w:pPr>
        <w:ind w:firstLine="0"/>
      </w:pPr>
      <w:r w:rsidRPr="00D83598">
        <w:t>Руководитель организации-заемщика</w:t>
      </w:r>
    </w:p>
    <w:p w:rsidR="00195ED8" w:rsidRPr="00D83598" w:rsidRDefault="00195ED8" w:rsidP="00D83598">
      <w:pPr>
        <w:ind w:firstLine="0"/>
      </w:pPr>
      <w:r w:rsidRPr="00D83598">
        <w:t>М.П.</w:t>
      </w:r>
    </w:p>
    <w:p w:rsidR="00195ED8" w:rsidRPr="00D83598" w:rsidRDefault="00195ED8" w:rsidP="00D83598">
      <w:pPr>
        <w:ind w:firstLine="0"/>
      </w:pPr>
      <w:r w:rsidRPr="00D83598">
        <w:t>Главный бухгалтер</w:t>
      </w:r>
    </w:p>
    <w:p w:rsidR="00195ED8" w:rsidRPr="00D83598" w:rsidRDefault="00195ED8" w:rsidP="00D83598">
      <w:pPr>
        <w:ind w:firstLine="0"/>
      </w:pPr>
    </w:p>
    <w:p w:rsidR="00195ED8" w:rsidRPr="00D83598" w:rsidRDefault="00195ED8" w:rsidP="00D83598">
      <w:pPr>
        <w:ind w:firstLine="0"/>
      </w:pPr>
      <w:r w:rsidRPr="00D83598">
        <w:t>Дата составления документа "_____" _______________ 20__ года</w:t>
      </w:r>
    </w:p>
    <w:p w:rsidR="00195ED8" w:rsidRPr="00D83598" w:rsidRDefault="00195ED8" w:rsidP="00D83598">
      <w:pPr>
        <w:ind w:firstLine="0"/>
      </w:pPr>
    </w:p>
    <w:p w:rsidR="00195ED8" w:rsidRPr="00D83598" w:rsidRDefault="00195ED8" w:rsidP="00D83598">
      <w:pPr>
        <w:ind w:firstLine="0"/>
      </w:pPr>
      <w:r w:rsidRPr="00D83598">
        <w:t>Дата представления документа "_____" _______________ 20__ года</w:t>
      </w:r>
    </w:p>
    <w:p w:rsidR="00195ED8" w:rsidRPr="00D83598" w:rsidRDefault="00195ED8" w:rsidP="00D83598">
      <w:pPr>
        <w:ind w:firstLine="0"/>
      </w:pPr>
    </w:p>
    <w:p w:rsidR="00195ED8" w:rsidRPr="00D83598" w:rsidRDefault="00195ED8" w:rsidP="00D83598">
      <w:pPr>
        <w:ind w:firstLine="0"/>
      </w:pPr>
    </w:p>
    <w:p w:rsidR="00195ED8" w:rsidRDefault="00195ED8">
      <w:r>
        <w:br w:type="page"/>
      </w:r>
    </w:p>
    <w:p w:rsidR="00195ED8" w:rsidRDefault="00195ED8" w:rsidP="00D83598">
      <w:pPr>
        <w:ind w:firstLine="0"/>
      </w:pPr>
    </w:p>
    <w:p w:rsidR="00195ED8" w:rsidRPr="00D83598" w:rsidRDefault="00195ED8" w:rsidP="00D83598">
      <w:pPr>
        <w:ind w:firstLine="0"/>
      </w:pPr>
      <w:r w:rsidRPr="00D83598">
        <w:t>Форма 3</w:t>
      </w:r>
    </w:p>
    <w:p w:rsidR="00195ED8" w:rsidRPr="00D83598" w:rsidRDefault="00195ED8" w:rsidP="00D83598">
      <w:pPr>
        <w:ind w:firstLine="0"/>
      </w:pPr>
    </w:p>
    <w:p w:rsidR="00195ED8" w:rsidRPr="00D83598" w:rsidRDefault="00195ED8" w:rsidP="00D83598">
      <w:pPr>
        <w:ind w:firstLine="0"/>
      </w:pPr>
      <w:r w:rsidRPr="00D83598">
        <w:t xml:space="preserve">                                 Справка</w:t>
      </w:r>
    </w:p>
    <w:p w:rsidR="00195ED8" w:rsidRPr="00D83598" w:rsidRDefault="00195ED8" w:rsidP="00D83598">
      <w:pPr>
        <w:ind w:firstLine="0"/>
      </w:pPr>
      <w:r w:rsidRPr="00D83598">
        <w:t xml:space="preserve">          об эффективности использования кредита, полученного</w:t>
      </w:r>
    </w:p>
    <w:p w:rsidR="00195ED8" w:rsidRPr="00D83598" w:rsidRDefault="00195ED8" w:rsidP="00D83598">
      <w:pPr>
        <w:ind w:firstLine="0"/>
      </w:pPr>
      <w:r w:rsidRPr="00D83598">
        <w:t>_________________________________________________________________</w:t>
      </w:r>
    </w:p>
    <w:p w:rsidR="00195ED8" w:rsidRPr="00D83598" w:rsidRDefault="00195ED8" w:rsidP="00D83598">
      <w:pPr>
        <w:ind w:firstLine="0"/>
      </w:pPr>
      <w:r w:rsidRPr="00D83598">
        <w:t xml:space="preserve">                     (полное наименование заемщика)</w:t>
      </w:r>
    </w:p>
    <w:p w:rsidR="00195ED8" w:rsidRPr="00D83598" w:rsidRDefault="00195ED8" w:rsidP="00D83598">
      <w:pPr>
        <w:ind w:firstLine="0"/>
      </w:pPr>
      <w:r w:rsidRPr="00D83598">
        <w:t>в __________________________________________________________________</w:t>
      </w:r>
    </w:p>
    <w:p w:rsidR="00195ED8" w:rsidRPr="00D83598" w:rsidRDefault="00195ED8" w:rsidP="00D83598">
      <w:pPr>
        <w:ind w:firstLine="0"/>
      </w:pPr>
      <w:r w:rsidRPr="00D83598">
        <w:t xml:space="preserve">                         (наименование банка)</w:t>
      </w:r>
    </w:p>
    <w:p w:rsidR="00195ED8" w:rsidRPr="00D83598" w:rsidRDefault="00195ED8" w:rsidP="00D83598">
      <w:pPr>
        <w:ind w:firstLine="0"/>
      </w:pPr>
      <w:r w:rsidRPr="00D83598">
        <w:t>по кредитному договору от "_____" _______________ 20__ года N _____________</w:t>
      </w:r>
    </w:p>
    <w:p w:rsidR="00195ED8" w:rsidRPr="00D83598" w:rsidRDefault="00195ED8" w:rsidP="00D83598">
      <w:pPr>
        <w:ind w:firstLine="0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00"/>
        <w:gridCol w:w="3653"/>
        <w:gridCol w:w="2410"/>
        <w:gridCol w:w="2697"/>
      </w:tblGrid>
      <w:tr w:rsidR="00195ED8" w:rsidRPr="00711246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N п/п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Наименование показателя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Предшествующий период (месяц, квартал, год)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Отчетный период в течение года, в котором подана конкурсная заявка (месяц, квартал, год)</w:t>
            </w:r>
          </w:p>
        </w:tc>
      </w:tr>
      <w:tr w:rsidR="00195ED8" w:rsidRPr="00711246"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1.</w:t>
            </w:r>
          </w:p>
        </w:tc>
        <w:tc>
          <w:tcPr>
            <w:tcW w:w="3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Выручка от реализации продукции, работ, услуг, тыс. рублей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2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</w:tr>
      <w:tr w:rsidR="00195ED8" w:rsidRPr="00711246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2.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Рентабельность продаж, 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</w:tr>
      <w:tr w:rsidR="00195ED8" w:rsidRPr="00711246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3.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Уплата налогов в бюджеты всех уровней, тыс. рублей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</w:tr>
    </w:tbl>
    <w:p w:rsidR="00195ED8" w:rsidRPr="00D83598" w:rsidRDefault="00195ED8" w:rsidP="00D83598">
      <w:pPr>
        <w:ind w:firstLine="0"/>
      </w:pPr>
    </w:p>
    <w:p w:rsidR="00195ED8" w:rsidRPr="00D83598" w:rsidRDefault="00195ED8" w:rsidP="00D83598">
      <w:pPr>
        <w:ind w:firstLine="0"/>
      </w:pPr>
      <w:r w:rsidRPr="00D83598">
        <w:t>Справочно:</w:t>
      </w:r>
    </w:p>
    <w:p w:rsidR="00195ED8" w:rsidRPr="00D83598" w:rsidRDefault="00195ED8" w:rsidP="00D83598">
      <w:pPr>
        <w:ind w:firstLine="0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800"/>
        <w:gridCol w:w="1860"/>
        <w:gridCol w:w="1800"/>
        <w:gridCol w:w="1800"/>
        <w:gridCol w:w="1920"/>
      </w:tblGrid>
      <w:tr w:rsidR="00195ED8" w:rsidRPr="00711246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Сумма кредита, тыс. рублей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Цель кредита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Сумма субсидии, тыс. рублей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Дата предоставления кредита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Дата погашения кредита</w:t>
            </w:r>
          </w:p>
        </w:tc>
      </w:tr>
      <w:tr w:rsidR="00195ED8" w:rsidRPr="00711246"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1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</w:tr>
    </w:tbl>
    <w:p w:rsidR="00195ED8" w:rsidRPr="00D83598" w:rsidRDefault="00195ED8" w:rsidP="00D83598">
      <w:pPr>
        <w:ind w:firstLine="0"/>
      </w:pPr>
    </w:p>
    <w:p w:rsidR="00195ED8" w:rsidRPr="00D83598" w:rsidRDefault="00195ED8" w:rsidP="00D83598">
      <w:pPr>
        <w:ind w:firstLine="0"/>
      </w:pPr>
      <w:r w:rsidRPr="00D83598">
        <w:t>Руководитель организации-заемщика</w:t>
      </w:r>
    </w:p>
    <w:p w:rsidR="00195ED8" w:rsidRPr="00D83598" w:rsidRDefault="00195ED8" w:rsidP="00D83598">
      <w:pPr>
        <w:ind w:firstLine="0"/>
      </w:pPr>
      <w:r w:rsidRPr="00D83598">
        <w:t>М.П.</w:t>
      </w:r>
    </w:p>
    <w:p w:rsidR="00195ED8" w:rsidRPr="00D83598" w:rsidRDefault="00195ED8" w:rsidP="00D83598">
      <w:pPr>
        <w:ind w:firstLine="0"/>
      </w:pPr>
    </w:p>
    <w:p w:rsidR="00195ED8" w:rsidRPr="00D83598" w:rsidRDefault="00195ED8" w:rsidP="00D83598">
      <w:pPr>
        <w:ind w:firstLine="0"/>
      </w:pPr>
      <w:r w:rsidRPr="00D83598">
        <w:t>Главный бухгалтер</w:t>
      </w:r>
    </w:p>
    <w:p w:rsidR="00195ED8" w:rsidRPr="00D83598" w:rsidRDefault="00195ED8" w:rsidP="00D83598">
      <w:pPr>
        <w:ind w:firstLine="0"/>
      </w:pPr>
    </w:p>
    <w:p w:rsidR="00195ED8" w:rsidRPr="00D83598" w:rsidRDefault="00195ED8" w:rsidP="00D83598">
      <w:pPr>
        <w:ind w:firstLine="0"/>
      </w:pPr>
      <w:r w:rsidRPr="00D83598">
        <w:t>Дата представления документа "_____" _______________ 20__ года</w:t>
      </w:r>
    </w:p>
    <w:p w:rsidR="00195ED8" w:rsidRPr="00D83598" w:rsidRDefault="00195ED8" w:rsidP="00D83598">
      <w:pPr>
        <w:ind w:firstLine="0"/>
      </w:pPr>
    </w:p>
    <w:p w:rsidR="00195ED8" w:rsidRPr="00D83598" w:rsidRDefault="00195ED8" w:rsidP="00D83598">
      <w:pPr>
        <w:ind w:firstLine="0"/>
      </w:pPr>
    </w:p>
    <w:p w:rsidR="00195ED8" w:rsidRDefault="00195ED8" w:rsidP="00D83598">
      <w:pPr>
        <w:ind w:firstLine="0"/>
      </w:pPr>
    </w:p>
    <w:p w:rsidR="00195ED8" w:rsidRPr="00D83598" w:rsidRDefault="00195ED8" w:rsidP="00D83598">
      <w:pPr>
        <w:ind w:firstLine="0"/>
      </w:pPr>
    </w:p>
    <w:p w:rsidR="00195ED8" w:rsidRPr="00D83598" w:rsidRDefault="00195ED8" w:rsidP="00D83598">
      <w:pPr>
        <w:ind w:firstLine="0"/>
      </w:pPr>
      <w:r w:rsidRPr="00D83598">
        <w:t>Форма 4</w:t>
      </w:r>
    </w:p>
    <w:p w:rsidR="00195ED8" w:rsidRPr="00D83598" w:rsidRDefault="00195ED8" w:rsidP="00D83598">
      <w:pPr>
        <w:ind w:firstLine="0"/>
      </w:pPr>
    </w:p>
    <w:p w:rsidR="00195ED8" w:rsidRDefault="00195ED8" w:rsidP="00D83598">
      <w:pPr>
        <w:ind w:firstLine="0"/>
      </w:pPr>
    </w:p>
    <w:p w:rsidR="00195ED8" w:rsidRDefault="00195ED8" w:rsidP="00D83598">
      <w:pPr>
        <w:ind w:firstLine="0"/>
      </w:pPr>
    </w:p>
    <w:p w:rsidR="00195ED8" w:rsidRPr="00D83598" w:rsidRDefault="00195ED8" w:rsidP="00D83598">
      <w:pPr>
        <w:ind w:firstLine="0"/>
      </w:pPr>
      <w:r w:rsidRPr="00D83598">
        <w:t>На официальном бланке</w:t>
      </w:r>
    </w:p>
    <w:p w:rsidR="00195ED8" w:rsidRPr="00D83598" w:rsidRDefault="00195ED8" w:rsidP="00D83598">
      <w:pPr>
        <w:ind w:firstLine="0"/>
      </w:pPr>
    </w:p>
    <w:p w:rsidR="00195ED8" w:rsidRPr="00D83598" w:rsidRDefault="00195ED8" w:rsidP="00D83598">
      <w:pPr>
        <w:ind w:firstLine="0"/>
        <w:jc w:val="right"/>
      </w:pPr>
      <w:r w:rsidRPr="00D83598">
        <w:t xml:space="preserve">                                                                Департамент</w:t>
      </w:r>
    </w:p>
    <w:p w:rsidR="00195ED8" w:rsidRPr="00D83598" w:rsidRDefault="00195ED8" w:rsidP="00D83598">
      <w:pPr>
        <w:ind w:firstLine="0"/>
        <w:jc w:val="right"/>
      </w:pPr>
      <w:r w:rsidRPr="00D83598">
        <w:t xml:space="preserve">                                                    экономического развития</w:t>
      </w:r>
    </w:p>
    <w:p w:rsidR="00195ED8" w:rsidRPr="00D83598" w:rsidRDefault="00195ED8" w:rsidP="00D83598">
      <w:pPr>
        <w:ind w:firstLine="0"/>
        <w:jc w:val="right"/>
      </w:pPr>
      <w:r w:rsidRPr="00D83598">
        <w:t xml:space="preserve">                                                           Брянской области</w:t>
      </w:r>
    </w:p>
    <w:p w:rsidR="00195ED8" w:rsidRPr="00D83598" w:rsidRDefault="00195ED8" w:rsidP="00D83598">
      <w:pPr>
        <w:ind w:firstLine="0"/>
      </w:pPr>
    </w:p>
    <w:p w:rsidR="00195ED8" w:rsidRPr="00D83598" w:rsidRDefault="00195ED8" w:rsidP="00D83598">
      <w:pPr>
        <w:ind w:firstLine="0"/>
      </w:pPr>
      <w:r w:rsidRPr="00D83598">
        <w:t xml:space="preserve">                                 ЗАЯВЛЕНИЕ</w:t>
      </w:r>
    </w:p>
    <w:p w:rsidR="00195ED8" w:rsidRPr="00D83598" w:rsidRDefault="00195ED8" w:rsidP="00D83598">
      <w:pPr>
        <w:ind w:firstLine="0"/>
      </w:pPr>
      <w:r w:rsidRPr="00D83598">
        <w:t>__________________________________________________________________</w:t>
      </w:r>
    </w:p>
    <w:p w:rsidR="00195ED8" w:rsidRPr="00D83598" w:rsidRDefault="00195ED8" w:rsidP="00D83598">
      <w:pPr>
        <w:ind w:firstLine="0"/>
      </w:pPr>
      <w:r w:rsidRPr="00D83598">
        <w:t>(полное наименование организации)</w:t>
      </w:r>
    </w:p>
    <w:p w:rsidR="00195ED8" w:rsidRDefault="00195ED8" w:rsidP="00D83598">
      <w:pPr>
        <w:ind w:firstLine="0"/>
      </w:pPr>
      <w:r w:rsidRPr="00D83598">
        <w:t xml:space="preserve">    Прошу осуществлять перечисление субсидий из   областного   бюджета   на</w:t>
      </w:r>
      <w:r>
        <w:t xml:space="preserve"> </w:t>
      </w:r>
      <w:r w:rsidRPr="00D83598">
        <w:t>возмещение части затрат на уплату процентов по кредитному договору от "___"_______________ 20__года N _________________________</w:t>
      </w:r>
    </w:p>
    <w:p w:rsidR="00195ED8" w:rsidRDefault="00195ED8" w:rsidP="00D83598">
      <w:pPr>
        <w:ind w:firstLine="0"/>
      </w:pPr>
    </w:p>
    <w:p w:rsidR="00195ED8" w:rsidRPr="00D83598" w:rsidRDefault="00195ED8" w:rsidP="00D83598">
      <w:pPr>
        <w:ind w:firstLine="0"/>
      </w:pPr>
      <w:r w:rsidRPr="00D83598">
        <w:t>________________________________________________________</w:t>
      </w:r>
    </w:p>
    <w:p w:rsidR="00195ED8" w:rsidRPr="00D83598" w:rsidRDefault="00195ED8" w:rsidP="00D83598">
      <w:pPr>
        <w:ind w:firstLine="0"/>
      </w:pPr>
      <w:r w:rsidRPr="00D83598">
        <w:t xml:space="preserve">                  (наименование банка и его место нахождения)</w:t>
      </w:r>
    </w:p>
    <w:p w:rsidR="00195ED8" w:rsidRPr="00D83598" w:rsidRDefault="00195ED8" w:rsidP="00D83598">
      <w:pPr>
        <w:ind w:firstLine="0"/>
      </w:pPr>
      <w:r w:rsidRPr="00D83598">
        <w:t>по следующим реквизитам:</w:t>
      </w:r>
    </w:p>
    <w:p w:rsidR="00195ED8" w:rsidRPr="00D83598" w:rsidRDefault="00195ED8" w:rsidP="00D83598">
      <w:pPr>
        <w:ind w:firstLine="0"/>
      </w:pPr>
      <w:r w:rsidRPr="00D83598">
        <w:t>ИНН ___________________________</w:t>
      </w:r>
    </w:p>
    <w:p w:rsidR="00195ED8" w:rsidRPr="00D83598" w:rsidRDefault="00195ED8" w:rsidP="00D83598">
      <w:pPr>
        <w:ind w:firstLine="0"/>
      </w:pPr>
      <w:r w:rsidRPr="00D83598">
        <w:t>КПП ___________________________</w:t>
      </w:r>
    </w:p>
    <w:p w:rsidR="00195ED8" w:rsidRPr="00D83598" w:rsidRDefault="00195ED8" w:rsidP="00D83598">
      <w:pPr>
        <w:ind w:firstLine="0"/>
      </w:pPr>
      <w:r w:rsidRPr="00D83598">
        <w:t>Расчетный счет __________________________________________________</w:t>
      </w:r>
    </w:p>
    <w:p w:rsidR="00195ED8" w:rsidRPr="00D83598" w:rsidRDefault="00195ED8" w:rsidP="00D83598">
      <w:pPr>
        <w:ind w:firstLine="0"/>
      </w:pPr>
      <w:r w:rsidRPr="00D83598">
        <w:t>Наименование банка ________________________________________________________</w:t>
      </w:r>
    </w:p>
    <w:p w:rsidR="00195ED8" w:rsidRPr="00D83598" w:rsidRDefault="00195ED8" w:rsidP="00D83598">
      <w:pPr>
        <w:ind w:firstLine="0"/>
      </w:pPr>
      <w:r w:rsidRPr="00D83598">
        <w:t>БИК ____________________________</w:t>
      </w:r>
    </w:p>
    <w:p w:rsidR="00195ED8" w:rsidRPr="00D83598" w:rsidRDefault="00195ED8" w:rsidP="00D83598">
      <w:pPr>
        <w:ind w:firstLine="0"/>
      </w:pPr>
      <w:r w:rsidRPr="00D83598">
        <w:t>Корреспондентский счет __________________________________________</w:t>
      </w:r>
    </w:p>
    <w:p w:rsidR="00195ED8" w:rsidRPr="00D83598" w:rsidRDefault="00195ED8" w:rsidP="00D83598">
      <w:pPr>
        <w:ind w:firstLine="0"/>
      </w:pPr>
    </w:p>
    <w:p w:rsidR="00195ED8" w:rsidRPr="00D83598" w:rsidRDefault="00195ED8" w:rsidP="00D83598">
      <w:pPr>
        <w:ind w:firstLine="0"/>
      </w:pPr>
      <w:r w:rsidRPr="00D83598">
        <w:t>Руководитель организации-заемщика</w:t>
      </w:r>
    </w:p>
    <w:p w:rsidR="00195ED8" w:rsidRPr="00D83598" w:rsidRDefault="00195ED8" w:rsidP="00D83598">
      <w:pPr>
        <w:ind w:firstLine="0"/>
      </w:pPr>
      <w:r w:rsidRPr="00D83598">
        <w:t>М.П.</w:t>
      </w:r>
    </w:p>
    <w:p w:rsidR="00195ED8" w:rsidRPr="00D83598" w:rsidRDefault="00195ED8" w:rsidP="00D83598">
      <w:pPr>
        <w:ind w:firstLine="0"/>
      </w:pPr>
      <w:r w:rsidRPr="00D83598">
        <w:t>Главный бухгалтер</w:t>
      </w:r>
    </w:p>
    <w:p w:rsidR="00195ED8" w:rsidRPr="00D83598" w:rsidRDefault="00195ED8" w:rsidP="00D83598">
      <w:pPr>
        <w:ind w:firstLine="0"/>
      </w:pPr>
    </w:p>
    <w:p w:rsidR="00195ED8" w:rsidRPr="00D83598" w:rsidRDefault="00195ED8" w:rsidP="00D83598">
      <w:pPr>
        <w:ind w:firstLine="0"/>
      </w:pPr>
      <w:r w:rsidRPr="00D83598">
        <w:t>Дата представления документа "_____" _______________ 20__ года</w:t>
      </w:r>
    </w:p>
    <w:p w:rsidR="00195ED8" w:rsidRPr="00D83598" w:rsidRDefault="00195ED8" w:rsidP="00D83598">
      <w:pPr>
        <w:ind w:firstLine="0"/>
      </w:pPr>
    </w:p>
    <w:p w:rsidR="00195ED8" w:rsidRDefault="00195ED8">
      <w:r>
        <w:br w:type="page"/>
      </w:r>
    </w:p>
    <w:p w:rsidR="00195ED8" w:rsidRPr="00D83598" w:rsidRDefault="00195ED8" w:rsidP="00D83598">
      <w:pPr>
        <w:ind w:firstLine="0"/>
      </w:pPr>
    </w:p>
    <w:p w:rsidR="00195ED8" w:rsidRPr="00D83598" w:rsidRDefault="00195ED8" w:rsidP="00D83598">
      <w:pPr>
        <w:ind w:firstLine="0"/>
      </w:pPr>
      <w:r w:rsidRPr="00D83598">
        <w:t>Форма 5</w:t>
      </w:r>
    </w:p>
    <w:p w:rsidR="00195ED8" w:rsidRPr="00D83598" w:rsidRDefault="00195ED8" w:rsidP="00D83598">
      <w:pPr>
        <w:ind w:firstLine="0"/>
      </w:pPr>
    </w:p>
    <w:p w:rsidR="00195ED8" w:rsidRPr="00D83598" w:rsidRDefault="00195ED8" w:rsidP="00D83598">
      <w:pPr>
        <w:ind w:firstLine="0"/>
      </w:pPr>
      <w:r w:rsidRPr="00D83598">
        <w:t xml:space="preserve">                                     Расчет</w:t>
      </w:r>
    </w:p>
    <w:p w:rsidR="00195ED8" w:rsidRPr="00D83598" w:rsidRDefault="00195ED8" w:rsidP="00D83598">
      <w:pPr>
        <w:ind w:firstLine="0"/>
      </w:pPr>
      <w:r w:rsidRPr="00D83598">
        <w:t xml:space="preserve">                  субсидий на _______________ субсидирования,</w:t>
      </w:r>
    </w:p>
    <w:p w:rsidR="00195ED8" w:rsidRPr="00D83598" w:rsidRDefault="00195ED8" w:rsidP="00D83598">
      <w:pPr>
        <w:ind w:firstLine="0"/>
      </w:pPr>
      <w:r w:rsidRPr="00D83598">
        <w:t xml:space="preserve">                              </w:t>
      </w:r>
      <w:r>
        <w:t xml:space="preserve">         </w:t>
      </w:r>
      <w:r w:rsidRPr="00D83598">
        <w:t xml:space="preserve">    (месяц)</w:t>
      </w:r>
    </w:p>
    <w:p w:rsidR="00195ED8" w:rsidRPr="00D83598" w:rsidRDefault="00195ED8" w:rsidP="00D83598">
      <w:pPr>
        <w:ind w:firstLine="0"/>
      </w:pPr>
      <w:r w:rsidRPr="00D83598">
        <w:t xml:space="preserve">              предоставляемых за счет средств областного бюджета</w:t>
      </w:r>
    </w:p>
    <w:p w:rsidR="00195ED8" w:rsidRPr="00D83598" w:rsidRDefault="00195ED8" w:rsidP="00D83598">
      <w:pPr>
        <w:ind w:firstLine="0"/>
      </w:pPr>
      <w:r w:rsidRPr="00D83598">
        <w:t xml:space="preserve">                           по кредиту, полученному</w:t>
      </w:r>
    </w:p>
    <w:p w:rsidR="00195ED8" w:rsidRPr="00D83598" w:rsidRDefault="00195ED8" w:rsidP="00D83598">
      <w:pPr>
        <w:ind w:firstLine="0"/>
      </w:pPr>
      <w:r w:rsidRPr="00D83598">
        <w:t>__________________________________________________________________</w:t>
      </w:r>
    </w:p>
    <w:p w:rsidR="00195ED8" w:rsidRPr="00D83598" w:rsidRDefault="00195ED8" w:rsidP="00D83598">
      <w:pPr>
        <w:ind w:firstLine="0"/>
      </w:pPr>
      <w:r w:rsidRPr="00D83598">
        <w:t xml:space="preserve">                        (полное наименование заемщика)</w:t>
      </w:r>
    </w:p>
    <w:p w:rsidR="00195ED8" w:rsidRPr="00D83598" w:rsidRDefault="00195ED8" w:rsidP="00D83598">
      <w:pPr>
        <w:ind w:firstLine="0"/>
      </w:pPr>
      <w:r w:rsidRPr="00D83598">
        <w:t>Валюта кредита: российские рубли</w:t>
      </w:r>
    </w:p>
    <w:p w:rsidR="00195ED8" w:rsidRPr="00D83598" w:rsidRDefault="00195ED8" w:rsidP="00D83598">
      <w:pPr>
        <w:ind w:firstLine="0"/>
      </w:pPr>
      <w:r w:rsidRPr="00D83598">
        <w:t>ИНН ___________________________</w:t>
      </w:r>
    </w:p>
    <w:p w:rsidR="00195ED8" w:rsidRPr="00D83598" w:rsidRDefault="00195ED8" w:rsidP="00D83598">
      <w:pPr>
        <w:ind w:firstLine="0"/>
      </w:pPr>
      <w:r w:rsidRPr="00D83598">
        <w:t>КПП ___________________________</w:t>
      </w:r>
    </w:p>
    <w:p w:rsidR="00195ED8" w:rsidRPr="00D83598" w:rsidRDefault="00195ED8" w:rsidP="00D83598">
      <w:pPr>
        <w:ind w:firstLine="0"/>
      </w:pPr>
      <w:r w:rsidRPr="00D83598">
        <w:t>Расчетный счет __________________________________________________</w:t>
      </w:r>
    </w:p>
    <w:p w:rsidR="00195ED8" w:rsidRPr="00D83598" w:rsidRDefault="00195ED8" w:rsidP="00D83598">
      <w:pPr>
        <w:ind w:firstLine="0"/>
      </w:pPr>
      <w:r w:rsidRPr="00D83598">
        <w:t>Наименование банка ________________________________________________________</w:t>
      </w:r>
    </w:p>
    <w:p w:rsidR="00195ED8" w:rsidRPr="00D83598" w:rsidRDefault="00195ED8" w:rsidP="00D83598">
      <w:pPr>
        <w:ind w:firstLine="0"/>
      </w:pPr>
      <w:r w:rsidRPr="00D83598">
        <w:t>БИК ____________________________</w:t>
      </w:r>
    </w:p>
    <w:p w:rsidR="00195ED8" w:rsidRPr="00D83598" w:rsidRDefault="00195ED8" w:rsidP="00D83598">
      <w:pPr>
        <w:ind w:firstLine="0"/>
      </w:pPr>
      <w:r w:rsidRPr="00D83598">
        <w:t>Корреспондентский счет __________________________________________</w:t>
      </w:r>
    </w:p>
    <w:p w:rsidR="00195ED8" w:rsidRPr="00D83598" w:rsidRDefault="00195ED8" w:rsidP="00D83598">
      <w:pPr>
        <w:ind w:firstLine="0"/>
        <w:jc w:val="left"/>
      </w:pPr>
      <w:r w:rsidRPr="00D83598">
        <w:t>Сфера деятельности заемщика по ОКВЭД ______________________________________</w:t>
      </w:r>
    </w:p>
    <w:p w:rsidR="00195ED8" w:rsidRPr="00D83598" w:rsidRDefault="00195ED8" w:rsidP="00D83598">
      <w:pPr>
        <w:ind w:firstLine="0"/>
        <w:jc w:val="left"/>
      </w:pPr>
      <w:r w:rsidRPr="00D83598">
        <w:t>Цель кредита ______________________________________________________________</w:t>
      </w:r>
    </w:p>
    <w:p w:rsidR="00195ED8" w:rsidRPr="00D83598" w:rsidRDefault="00195ED8" w:rsidP="00D83598">
      <w:pPr>
        <w:ind w:firstLine="0"/>
        <w:jc w:val="left"/>
      </w:pPr>
      <w:r w:rsidRPr="00D83598">
        <w:t>Кредитный договор от "_____" _______________ 20__ года N __________________________________________________________________</w:t>
      </w:r>
    </w:p>
    <w:p w:rsidR="00195ED8" w:rsidRPr="00D83598" w:rsidRDefault="00195ED8" w:rsidP="00D83598">
      <w:pPr>
        <w:ind w:firstLine="0"/>
      </w:pPr>
      <w:r w:rsidRPr="00D83598">
        <w:t xml:space="preserve">                            (наименование банка)</w:t>
      </w:r>
    </w:p>
    <w:p w:rsidR="00195ED8" w:rsidRPr="00D83598" w:rsidRDefault="00195ED8" w:rsidP="00D83598">
      <w:pPr>
        <w:ind w:firstLine="0"/>
      </w:pPr>
    </w:p>
    <w:p w:rsidR="00195ED8" w:rsidRPr="00D83598" w:rsidRDefault="00195ED8" w:rsidP="00D83598">
      <w:pPr>
        <w:ind w:firstLine="0"/>
      </w:pPr>
      <w:r w:rsidRPr="00D83598">
        <w:t>За период _____________ 20__ года</w:t>
      </w:r>
    </w:p>
    <w:p w:rsidR="00195ED8" w:rsidRPr="00D83598" w:rsidRDefault="00195ED8" w:rsidP="00D83598">
      <w:pPr>
        <w:ind w:firstLine="0"/>
      </w:pPr>
      <w:r w:rsidRPr="00D83598">
        <w:t xml:space="preserve">             (месяц)</w:t>
      </w:r>
    </w:p>
    <w:p w:rsidR="00195ED8" w:rsidRPr="00D83598" w:rsidRDefault="00195ED8" w:rsidP="00D83598">
      <w:pPr>
        <w:ind w:firstLine="0"/>
        <w:jc w:val="left"/>
      </w:pPr>
      <w:r w:rsidRPr="00D83598">
        <w:t>1. Дата предоставления кредита ____________________________________________</w:t>
      </w:r>
    </w:p>
    <w:p w:rsidR="00195ED8" w:rsidRPr="00D83598" w:rsidRDefault="00195ED8" w:rsidP="00D83598">
      <w:pPr>
        <w:ind w:firstLine="0"/>
        <w:jc w:val="left"/>
      </w:pPr>
      <w:r w:rsidRPr="00D83598">
        <w:t>2. Дата погашения кредита по кредитному договору __________________________</w:t>
      </w:r>
    </w:p>
    <w:p w:rsidR="00195ED8" w:rsidRPr="00D83598" w:rsidRDefault="00195ED8" w:rsidP="00D83598">
      <w:pPr>
        <w:ind w:firstLine="0"/>
        <w:jc w:val="left"/>
      </w:pPr>
      <w:r w:rsidRPr="00D83598">
        <w:t>3. Размер полученного кредита _____________________________________________</w:t>
      </w:r>
    </w:p>
    <w:p w:rsidR="00195ED8" w:rsidRPr="00D83598" w:rsidRDefault="00195ED8" w:rsidP="00D83598">
      <w:pPr>
        <w:ind w:firstLine="0"/>
        <w:jc w:val="left"/>
      </w:pPr>
      <w:r w:rsidRPr="00D83598">
        <w:t>4. Процентная ставка по кредиту ___________________________________________</w:t>
      </w:r>
    </w:p>
    <w:p w:rsidR="00195ED8" w:rsidRPr="00D83598" w:rsidRDefault="00195ED8" w:rsidP="00D83598">
      <w:pPr>
        <w:ind w:firstLine="0"/>
        <w:jc w:val="left"/>
      </w:pPr>
      <w:r w:rsidRPr="00D83598">
        <w:t>5. Ставка рефинансирования Банка России на дату предоставления кредита ___%</w:t>
      </w:r>
    </w:p>
    <w:p w:rsidR="00195ED8" w:rsidRPr="00D83598" w:rsidRDefault="00195ED8" w:rsidP="00D83598">
      <w:pPr>
        <w:ind w:firstLine="0"/>
        <w:jc w:val="left"/>
      </w:pPr>
      <w:r w:rsidRPr="00D83598">
        <w:t>год.</w:t>
      </w:r>
    </w:p>
    <w:tbl>
      <w:tblPr>
        <w:tblW w:w="955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410"/>
        <w:gridCol w:w="1320"/>
        <w:gridCol w:w="1680"/>
        <w:gridCol w:w="1680"/>
        <w:gridCol w:w="2460"/>
      </w:tblGrid>
      <w:tr w:rsidR="00195ED8" w:rsidRPr="00711246" w:rsidTr="00D8359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Остаток ссудной задолженности, исходя из которой начисляется субсидия, рублей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Период платежей с даты по дату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Количество дней пользования кредитом в расчетном периоде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2/3 ставки рефинансирования Банка России, %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Размер субсидии, рублей</w:t>
            </w:r>
          </w:p>
        </w:tc>
      </w:tr>
      <w:tr w:rsidR="00195ED8" w:rsidRPr="00711246" w:rsidTr="00D8359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4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5 = (1 x 3 x 4) / (100% x 365 (366))</w:t>
            </w:r>
          </w:p>
        </w:tc>
      </w:tr>
      <w:tr w:rsidR="00195ED8" w:rsidRPr="00711246" w:rsidTr="00D8359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</w:tr>
      <w:tr w:rsidR="00195ED8" w:rsidRPr="00711246" w:rsidTr="00D8359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</w:tr>
      <w:tr w:rsidR="00195ED8" w:rsidRPr="00711246" w:rsidTr="00D8359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</w:tr>
      <w:tr w:rsidR="00195ED8" w:rsidRPr="00711246" w:rsidTr="00D8359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</w:tr>
      <w:tr w:rsidR="00195ED8" w:rsidRPr="00711246" w:rsidTr="00D8359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</w:tr>
      <w:tr w:rsidR="00195ED8" w:rsidRPr="00711246" w:rsidTr="00D8359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</w:tr>
      <w:tr w:rsidR="00195ED8" w:rsidRPr="00711246" w:rsidTr="00D83598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Итого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</w:tr>
    </w:tbl>
    <w:p w:rsidR="00195ED8" w:rsidRPr="00D83598" w:rsidRDefault="00195ED8" w:rsidP="00D83598">
      <w:pPr>
        <w:ind w:firstLine="0"/>
      </w:pPr>
    </w:p>
    <w:p w:rsidR="00195ED8" w:rsidRPr="00D83598" w:rsidRDefault="00195ED8" w:rsidP="00D83598">
      <w:pPr>
        <w:ind w:firstLine="0"/>
      </w:pPr>
      <w:r w:rsidRPr="00D83598">
        <w:t>Руководитель организации-заемщика</w:t>
      </w:r>
    </w:p>
    <w:p w:rsidR="00195ED8" w:rsidRPr="00D83598" w:rsidRDefault="00195ED8" w:rsidP="00D83598">
      <w:pPr>
        <w:ind w:firstLine="0"/>
      </w:pPr>
      <w:r w:rsidRPr="00D83598">
        <w:t>М.П.</w:t>
      </w:r>
    </w:p>
    <w:p w:rsidR="00195ED8" w:rsidRPr="00D83598" w:rsidRDefault="00195ED8" w:rsidP="00D83598">
      <w:pPr>
        <w:ind w:firstLine="0"/>
      </w:pPr>
      <w:r w:rsidRPr="00D83598">
        <w:t>Главный бухгалтер</w:t>
      </w:r>
    </w:p>
    <w:p w:rsidR="00195ED8" w:rsidRPr="00D83598" w:rsidRDefault="00195ED8" w:rsidP="00D83598">
      <w:pPr>
        <w:ind w:firstLine="0"/>
      </w:pPr>
    </w:p>
    <w:p w:rsidR="00195ED8" w:rsidRPr="00D83598" w:rsidRDefault="00195ED8" w:rsidP="00D83598">
      <w:pPr>
        <w:ind w:firstLine="0"/>
      </w:pPr>
      <w:r w:rsidRPr="00D83598">
        <w:t>Дата представления документа "_____" _______________ 20__ года</w:t>
      </w:r>
    </w:p>
    <w:p w:rsidR="00195ED8" w:rsidRPr="00D83598" w:rsidRDefault="00195ED8" w:rsidP="00D83598">
      <w:pPr>
        <w:ind w:firstLine="0"/>
      </w:pPr>
    </w:p>
    <w:p w:rsidR="00195ED8" w:rsidRPr="00D83598" w:rsidRDefault="00195ED8" w:rsidP="00D83598">
      <w:pPr>
        <w:ind w:firstLine="0"/>
      </w:pPr>
    </w:p>
    <w:p w:rsidR="00195ED8" w:rsidRPr="00D83598" w:rsidRDefault="00195ED8" w:rsidP="00D83598">
      <w:pPr>
        <w:ind w:firstLine="0"/>
      </w:pPr>
    </w:p>
    <w:p w:rsidR="00195ED8" w:rsidRPr="00D83598" w:rsidRDefault="00195ED8" w:rsidP="00D83598">
      <w:pPr>
        <w:ind w:firstLine="0"/>
      </w:pPr>
      <w:r w:rsidRPr="00D83598">
        <w:t>Форма 6</w:t>
      </w:r>
    </w:p>
    <w:p w:rsidR="00195ED8" w:rsidRPr="00D83598" w:rsidRDefault="00195ED8" w:rsidP="00D83598">
      <w:pPr>
        <w:ind w:firstLine="0"/>
        <w:sectPr w:rsidR="00195ED8" w:rsidRPr="00D83598" w:rsidSect="00D83598">
          <w:pgSz w:w="11905" w:h="16838"/>
          <w:pgMar w:top="1134" w:right="850" w:bottom="709" w:left="1701" w:header="720" w:footer="720" w:gutter="0"/>
          <w:cols w:space="720"/>
          <w:noEndnote/>
        </w:sectPr>
      </w:pPr>
    </w:p>
    <w:p w:rsidR="00195ED8" w:rsidRPr="00D83598" w:rsidRDefault="00195ED8" w:rsidP="00D83598">
      <w:pPr>
        <w:ind w:firstLine="0"/>
      </w:pPr>
    </w:p>
    <w:p w:rsidR="00195ED8" w:rsidRPr="00D83598" w:rsidRDefault="00195ED8" w:rsidP="00D83598">
      <w:pPr>
        <w:ind w:firstLine="0"/>
      </w:pPr>
      <w:r w:rsidRPr="00D83598">
        <w:t xml:space="preserve">                                Отчет</w:t>
      </w:r>
    </w:p>
    <w:p w:rsidR="00195ED8" w:rsidRPr="00D83598" w:rsidRDefault="00195ED8" w:rsidP="00D83598">
      <w:pPr>
        <w:ind w:firstLine="0"/>
      </w:pPr>
      <w:r w:rsidRPr="00D83598">
        <w:t xml:space="preserve">           об эффективности использования кредита, полученного</w:t>
      </w:r>
    </w:p>
    <w:p w:rsidR="00195ED8" w:rsidRPr="00D83598" w:rsidRDefault="00195ED8" w:rsidP="00D83598">
      <w:pPr>
        <w:ind w:firstLine="0"/>
      </w:pPr>
      <w:r w:rsidRPr="00D83598">
        <w:t>__________________________________________________________________                      (полное наименование заемщика)</w:t>
      </w:r>
    </w:p>
    <w:p w:rsidR="00195ED8" w:rsidRPr="00D83598" w:rsidRDefault="00195ED8" w:rsidP="00D83598">
      <w:pPr>
        <w:ind w:firstLine="0"/>
      </w:pPr>
      <w:r w:rsidRPr="00D83598">
        <w:t>в __________________________________________________________________</w:t>
      </w:r>
    </w:p>
    <w:p w:rsidR="00195ED8" w:rsidRPr="00D83598" w:rsidRDefault="00195ED8" w:rsidP="00D83598">
      <w:pPr>
        <w:ind w:firstLine="0"/>
      </w:pPr>
      <w:r w:rsidRPr="00D83598">
        <w:t xml:space="preserve">                            (наименование банка)</w:t>
      </w:r>
    </w:p>
    <w:p w:rsidR="00195ED8" w:rsidRPr="00D83598" w:rsidRDefault="00195ED8" w:rsidP="00D83598">
      <w:pPr>
        <w:ind w:firstLine="0"/>
      </w:pPr>
      <w:r w:rsidRPr="00D83598">
        <w:t>по кредитному договору от "_____" _______________ 20__ года N _____________</w:t>
      </w:r>
    </w:p>
    <w:p w:rsidR="00195ED8" w:rsidRPr="00D83598" w:rsidRDefault="00195ED8" w:rsidP="00D83598">
      <w:pPr>
        <w:ind w:firstLine="0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00"/>
        <w:gridCol w:w="3360"/>
        <w:gridCol w:w="2160"/>
        <w:gridCol w:w="1560"/>
        <w:gridCol w:w="1800"/>
      </w:tblGrid>
      <w:tr w:rsidR="00195ED8" w:rsidRPr="00711246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N п/п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Наименование показателя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Предшествующий период (месяц, квартал, год)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Период пользования кредитом (квартал, год)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Темп роста, %</w:t>
            </w:r>
          </w:p>
        </w:tc>
      </w:tr>
      <w:tr w:rsidR="00195ED8" w:rsidRPr="00711246"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1.</w:t>
            </w:r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Выручка от реализации продукции, работ, услуг, тыс. рублей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</w:tr>
      <w:tr w:rsidR="00195ED8" w:rsidRPr="00711246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2.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Размер средней заработной платы в организации за отчетный период по отношению к среднеобластному уровню заработной платы за предыдущий год по данному виду экономической деятельности, тыс. руб.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</w:tr>
      <w:tr w:rsidR="00195ED8" w:rsidRPr="00711246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3.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Рентабельность продаж, %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</w:tr>
      <w:tr w:rsidR="00195ED8" w:rsidRPr="00711246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4.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Уплата налогов в бюджеты всех уровней, тыс. рублей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</w:tr>
    </w:tbl>
    <w:p w:rsidR="00195ED8" w:rsidRPr="00D83598" w:rsidRDefault="00195ED8" w:rsidP="00D83598">
      <w:pPr>
        <w:ind w:firstLine="0"/>
      </w:pPr>
    </w:p>
    <w:p w:rsidR="00195ED8" w:rsidRPr="00D83598" w:rsidRDefault="00195ED8" w:rsidP="00D83598">
      <w:pPr>
        <w:ind w:firstLine="0"/>
      </w:pPr>
      <w:r w:rsidRPr="00D83598">
        <w:t>Справочно:</w:t>
      </w:r>
    </w:p>
    <w:p w:rsidR="00195ED8" w:rsidRPr="00D83598" w:rsidRDefault="00195ED8" w:rsidP="00D83598">
      <w:pPr>
        <w:ind w:firstLine="0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100"/>
        <w:gridCol w:w="1920"/>
        <w:gridCol w:w="2160"/>
        <w:gridCol w:w="1800"/>
        <w:gridCol w:w="1440"/>
      </w:tblGrid>
      <w:tr w:rsidR="00195ED8" w:rsidRPr="00711246"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Сумма кредита, тыс. рублей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Цель кредита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Сумма субсидии, тыс. рублей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Дата предоставления кредита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  <w:r w:rsidRPr="00711246">
              <w:t>Дата погашения кредита</w:t>
            </w:r>
          </w:p>
        </w:tc>
      </w:tr>
      <w:tr w:rsidR="00195ED8" w:rsidRPr="00711246">
        <w:tc>
          <w:tcPr>
            <w:tcW w:w="2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5ED8" w:rsidRPr="00711246" w:rsidRDefault="00195ED8" w:rsidP="00D83598">
            <w:pPr>
              <w:ind w:firstLine="0"/>
            </w:pPr>
          </w:p>
        </w:tc>
      </w:tr>
    </w:tbl>
    <w:p w:rsidR="00195ED8" w:rsidRPr="00D83598" w:rsidRDefault="00195ED8" w:rsidP="00D83598">
      <w:pPr>
        <w:ind w:firstLine="0"/>
      </w:pPr>
    </w:p>
    <w:p w:rsidR="00195ED8" w:rsidRPr="00D83598" w:rsidRDefault="00195ED8" w:rsidP="00D83598">
      <w:pPr>
        <w:ind w:firstLine="0"/>
      </w:pPr>
      <w:r w:rsidRPr="00D83598">
        <w:t>Руководитель организации-заемщика</w:t>
      </w:r>
    </w:p>
    <w:p w:rsidR="00195ED8" w:rsidRPr="00D83598" w:rsidRDefault="00195ED8" w:rsidP="00D83598">
      <w:pPr>
        <w:ind w:firstLine="0"/>
      </w:pPr>
      <w:r w:rsidRPr="00D83598">
        <w:t>М.П.</w:t>
      </w:r>
    </w:p>
    <w:p w:rsidR="00195ED8" w:rsidRPr="00D83598" w:rsidRDefault="00195ED8" w:rsidP="00D83598">
      <w:pPr>
        <w:ind w:firstLine="0"/>
      </w:pPr>
    </w:p>
    <w:p w:rsidR="00195ED8" w:rsidRPr="00D83598" w:rsidRDefault="00195ED8" w:rsidP="00D83598">
      <w:pPr>
        <w:ind w:firstLine="0"/>
      </w:pPr>
      <w:r w:rsidRPr="00D83598">
        <w:t>Главный бухгалтер</w:t>
      </w:r>
    </w:p>
    <w:p w:rsidR="00195ED8" w:rsidRPr="00D83598" w:rsidRDefault="00195ED8" w:rsidP="00D83598">
      <w:pPr>
        <w:ind w:firstLine="0"/>
      </w:pPr>
    </w:p>
    <w:p w:rsidR="00195ED8" w:rsidRPr="00D83598" w:rsidRDefault="00195ED8" w:rsidP="00D83598">
      <w:pPr>
        <w:ind w:firstLine="0"/>
      </w:pPr>
      <w:r w:rsidRPr="00D83598">
        <w:t>Дата представления документа "_____" _______________ 20__ года</w:t>
      </w:r>
    </w:p>
    <w:p w:rsidR="00195ED8" w:rsidRPr="00D83598" w:rsidRDefault="00195ED8" w:rsidP="00D83598">
      <w:pPr>
        <w:ind w:firstLine="0"/>
      </w:pPr>
    </w:p>
    <w:p w:rsidR="00195ED8" w:rsidRPr="00D83598" w:rsidRDefault="00195ED8" w:rsidP="00D83598">
      <w:pPr>
        <w:ind w:firstLine="0"/>
      </w:pPr>
    </w:p>
    <w:p w:rsidR="00195ED8" w:rsidRPr="00D83598" w:rsidRDefault="00195ED8" w:rsidP="00D83598">
      <w:pPr>
        <w:ind w:firstLine="0"/>
      </w:pPr>
    </w:p>
    <w:p w:rsidR="00195ED8" w:rsidRPr="00D83598" w:rsidRDefault="00195ED8" w:rsidP="00D83598">
      <w:pPr>
        <w:ind w:firstLine="0"/>
      </w:pPr>
    </w:p>
    <w:p w:rsidR="00195ED8" w:rsidRPr="00D83598" w:rsidRDefault="00195ED8" w:rsidP="00D83598">
      <w:pPr>
        <w:ind w:firstLine="0"/>
      </w:pPr>
    </w:p>
    <w:p w:rsidR="00195ED8" w:rsidRDefault="00195ED8" w:rsidP="00D83598">
      <w:pPr>
        <w:ind w:firstLine="0"/>
      </w:pPr>
    </w:p>
    <w:sectPr w:rsidR="00195ED8" w:rsidSect="00D83598">
      <w:pgSz w:w="11905" w:h="16838"/>
      <w:pgMar w:top="1134" w:right="850" w:bottom="709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598"/>
    <w:rsid w:val="000146A4"/>
    <w:rsid w:val="0007052B"/>
    <w:rsid w:val="000722E7"/>
    <w:rsid w:val="00084ECB"/>
    <w:rsid w:val="00090697"/>
    <w:rsid w:val="000908E2"/>
    <w:rsid w:val="000B19A9"/>
    <w:rsid w:val="000B40C1"/>
    <w:rsid w:val="000D65E0"/>
    <w:rsid w:val="000F25C7"/>
    <w:rsid w:val="00101090"/>
    <w:rsid w:val="00106CBD"/>
    <w:rsid w:val="00112182"/>
    <w:rsid w:val="00122626"/>
    <w:rsid w:val="00142A6C"/>
    <w:rsid w:val="001434D1"/>
    <w:rsid w:val="001436DC"/>
    <w:rsid w:val="00155FA7"/>
    <w:rsid w:val="00156FEC"/>
    <w:rsid w:val="0016269A"/>
    <w:rsid w:val="001769E5"/>
    <w:rsid w:val="00176FE4"/>
    <w:rsid w:val="00193A9F"/>
    <w:rsid w:val="001952FB"/>
    <w:rsid w:val="00195ED8"/>
    <w:rsid w:val="001A6781"/>
    <w:rsid w:val="001B18F8"/>
    <w:rsid w:val="001C346F"/>
    <w:rsid w:val="001D2808"/>
    <w:rsid w:val="001D4394"/>
    <w:rsid w:val="001D7B80"/>
    <w:rsid w:val="001E068F"/>
    <w:rsid w:val="001E10C3"/>
    <w:rsid w:val="001E38DE"/>
    <w:rsid w:val="001F0F9D"/>
    <w:rsid w:val="002006EA"/>
    <w:rsid w:val="00200EDF"/>
    <w:rsid w:val="0020207B"/>
    <w:rsid w:val="00213221"/>
    <w:rsid w:val="00216846"/>
    <w:rsid w:val="00223080"/>
    <w:rsid w:val="00224EA6"/>
    <w:rsid w:val="00225119"/>
    <w:rsid w:val="002348E8"/>
    <w:rsid w:val="002433F3"/>
    <w:rsid w:val="00252EB7"/>
    <w:rsid w:val="002723C8"/>
    <w:rsid w:val="002727DF"/>
    <w:rsid w:val="00282C4D"/>
    <w:rsid w:val="00293EB8"/>
    <w:rsid w:val="002B207B"/>
    <w:rsid w:val="002D2998"/>
    <w:rsid w:val="002D7769"/>
    <w:rsid w:val="002F0C42"/>
    <w:rsid w:val="002F543E"/>
    <w:rsid w:val="002F7A2A"/>
    <w:rsid w:val="00300F54"/>
    <w:rsid w:val="0030773A"/>
    <w:rsid w:val="00312499"/>
    <w:rsid w:val="003167D7"/>
    <w:rsid w:val="00323F79"/>
    <w:rsid w:val="003319BD"/>
    <w:rsid w:val="00333770"/>
    <w:rsid w:val="00343689"/>
    <w:rsid w:val="00352A29"/>
    <w:rsid w:val="00354B09"/>
    <w:rsid w:val="00371FD2"/>
    <w:rsid w:val="003753C1"/>
    <w:rsid w:val="00384E87"/>
    <w:rsid w:val="00394294"/>
    <w:rsid w:val="0039467D"/>
    <w:rsid w:val="003B3013"/>
    <w:rsid w:val="003B4F99"/>
    <w:rsid w:val="003B50A6"/>
    <w:rsid w:val="003B63A7"/>
    <w:rsid w:val="003D3C3C"/>
    <w:rsid w:val="003F24BE"/>
    <w:rsid w:val="00401CC7"/>
    <w:rsid w:val="00402309"/>
    <w:rsid w:val="00403AF9"/>
    <w:rsid w:val="0040791F"/>
    <w:rsid w:val="00440F84"/>
    <w:rsid w:val="004532A1"/>
    <w:rsid w:val="00461A17"/>
    <w:rsid w:val="004A3195"/>
    <w:rsid w:val="004D00B2"/>
    <w:rsid w:val="004D6A5F"/>
    <w:rsid w:val="004F2704"/>
    <w:rsid w:val="004F7895"/>
    <w:rsid w:val="00513F92"/>
    <w:rsid w:val="00522633"/>
    <w:rsid w:val="00532CCC"/>
    <w:rsid w:val="005478FE"/>
    <w:rsid w:val="00561535"/>
    <w:rsid w:val="005675E7"/>
    <w:rsid w:val="0057726E"/>
    <w:rsid w:val="00581EFB"/>
    <w:rsid w:val="0058270D"/>
    <w:rsid w:val="005A0005"/>
    <w:rsid w:val="005A347C"/>
    <w:rsid w:val="005A44A5"/>
    <w:rsid w:val="005A6B18"/>
    <w:rsid w:val="005B01F7"/>
    <w:rsid w:val="005B42E4"/>
    <w:rsid w:val="005B44BB"/>
    <w:rsid w:val="005B7B7F"/>
    <w:rsid w:val="005D4A40"/>
    <w:rsid w:val="005D736F"/>
    <w:rsid w:val="005E58F8"/>
    <w:rsid w:val="005F53BB"/>
    <w:rsid w:val="006239A1"/>
    <w:rsid w:val="00624BB3"/>
    <w:rsid w:val="00624C54"/>
    <w:rsid w:val="00631873"/>
    <w:rsid w:val="006403FD"/>
    <w:rsid w:val="00641DBA"/>
    <w:rsid w:val="0064503D"/>
    <w:rsid w:val="00652700"/>
    <w:rsid w:val="00660555"/>
    <w:rsid w:val="006626C8"/>
    <w:rsid w:val="00680657"/>
    <w:rsid w:val="00692069"/>
    <w:rsid w:val="006A54BE"/>
    <w:rsid w:val="006A64AE"/>
    <w:rsid w:val="006C22F1"/>
    <w:rsid w:val="006D01C6"/>
    <w:rsid w:val="006D2A38"/>
    <w:rsid w:val="006E4D82"/>
    <w:rsid w:val="006E5D46"/>
    <w:rsid w:val="006F46FC"/>
    <w:rsid w:val="006F496A"/>
    <w:rsid w:val="006F4E68"/>
    <w:rsid w:val="00711246"/>
    <w:rsid w:val="00723C5D"/>
    <w:rsid w:val="007244DA"/>
    <w:rsid w:val="007255AC"/>
    <w:rsid w:val="00735216"/>
    <w:rsid w:val="007524E3"/>
    <w:rsid w:val="0076400A"/>
    <w:rsid w:val="00766CA2"/>
    <w:rsid w:val="007838D7"/>
    <w:rsid w:val="00792C63"/>
    <w:rsid w:val="00797027"/>
    <w:rsid w:val="007A058D"/>
    <w:rsid w:val="007B4AA8"/>
    <w:rsid w:val="007C04F2"/>
    <w:rsid w:val="007C3409"/>
    <w:rsid w:val="007C51FC"/>
    <w:rsid w:val="007E64FB"/>
    <w:rsid w:val="0081442C"/>
    <w:rsid w:val="00817637"/>
    <w:rsid w:val="008201AF"/>
    <w:rsid w:val="00831F88"/>
    <w:rsid w:val="00836DD2"/>
    <w:rsid w:val="00845426"/>
    <w:rsid w:val="008508F4"/>
    <w:rsid w:val="00856EED"/>
    <w:rsid w:val="00867925"/>
    <w:rsid w:val="00873537"/>
    <w:rsid w:val="0089372B"/>
    <w:rsid w:val="008B0821"/>
    <w:rsid w:val="008C3A94"/>
    <w:rsid w:val="008C4B47"/>
    <w:rsid w:val="008D25EA"/>
    <w:rsid w:val="008E05A4"/>
    <w:rsid w:val="008E4DCF"/>
    <w:rsid w:val="00904C6C"/>
    <w:rsid w:val="0091709B"/>
    <w:rsid w:val="00934780"/>
    <w:rsid w:val="00940D7A"/>
    <w:rsid w:val="0095560E"/>
    <w:rsid w:val="009D3582"/>
    <w:rsid w:val="009D4DF7"/>
    <w:rsid w:val="009E7115"/>
    <w:rsid w:val="009E7940"/>
    <w:rsid w:val="009F045D"/>
    <w:rsid w:val="009F1F95"/>
    <w:rsid w:val="009F3983"/>
    <w:rsid w:val="00A01DD0"/>
    <w:rsid w:val="00A02311"/>
    <w:rsid w:val="00A10795"/>
    <w:rsid w:val="00A22A1F"/>
    <w:rsid w:val="00A241F0"/>
    <w:rsid w:val="00A24872"/>
    <w:rsid w:val="00A34564"/>
    <w:rsid w:val="00A461A6"/>
    <w:rsid w:val="00A46513"/>
    <w:rsid w:val="00A50D6E"/>
    <w:rsid w:val="00A555B5"/>
    <w:rsid w:val="00A72C11"/>
    <w:rsid w:val="00A803BB"/>
    <w:rsid w:val="00A93393"/>
    <w:rsid w:val="00AB0C84"/>
    <w:rsid w:val="00AC3CBD"/>
    <w:rsid w:val="00AC5561"/>
    <w:rsid w:val="00AC7AEC"/>
    <w:rsid w:val="00AD279D"/>
    <w:rsid w:val="00AE2F62"/>
    <w:rsid w:val="00AE6AE9"/>
    <w:rsid w:val="00AF23CB"/>
    <w:rsid w:val="00AF43E4"/>
    <w:rsid w:val="00B07C1A"/>
    <w:rsid w:val="00B13ECD"/>
    <w:rsid w:val="00B17541"/>
    <w:rsid w:val="00B2480F"/>
    <w:rsid w:val="00B3511B"/>
    <w:rsid w:val="00B4020C"/>
    <w:rsid w:val="00B5448B"/>
    <w:rsid w:val="00B70E41"/>
    <w:rsid w:val="00B761ED"/>
    <w:rsid w:val="00B9160E"/>
    <w:rsid w:val="00BA1E55"/>
    <w:rsid w:val="00BB11AC"/>
    <w:rsid w:val="00BB236D"/>
    <w:rsid w:val="00BB3E49"/>
    <w:rsid w:val="00BC2E7E"/>
    <w:rsid w:val="00BC54A2"/>
    <w:rsid w:val="00C13955"/>
    <w:rsid w:val="00C15759"/>
    <w:rsid w:val="00C24063"/>
    <w:rsid w:val="00C27E98"/>
    <w:rsid w:val="00C30818"/>
    <w:rsid w:val="00C33689"/>
    <w:rsid w:val="00C355DD"/>
    <w:rsid w:val="00C512D0"/>
    <w:rsid w:val="00C62205"/>
    <w:rsid w:val="00C65AF2"/>
    <w:rsid w:val="00C772AA"/>
    <w:rsid w:val="00C84490"/>
    <w:rsid w:val="00C935F8"/>
    <w:rsid w:val="00CA3A36"/>
    <w:rsid w:val="00CB17BA"/>
    <w:rsid w:val="00CB23F3"/>
    <w:rsid w:val="00CB7B8A"/>
    <w:rsid w:val="00CC303F"/>
    <w:rsid w:val="00CC5210"/>
    <w:rsid w:val="00CC7B01"/>
    <w:rsid w:val="00CD7A3D"/>
    <w:rsid w:val="00CE7D35"/>
    <w:rsid w:val="00CF3905"/>
    <w:rsid w:val="00CF39DE"/>
    <w:rsid w:val="00CF519C"/>
    <w:rsid w:val="00D25A71"/>
    <w:rsid w:val="00D3442A"/>
    <w:rsid w:val="00D60EF0"/>
    <w:rsid w:val="00D65EF4"/>
    <w:rsid w:val="00D70F5B"/>
    <w:rsid w:val="00D7607D"/>
    <w:rsid w:val="00D82A58"/>
    <w:rsid w:val="00D83598"/>
    <w:rsid w:val="00D918EB"/>
    <w:rsid w:val="00DA2067"/>
    <w:rsid w:val="00DB558A"/>
    <w:rsid w:val="00DB7668"/>
    <w:rsid w:val="00DC0BFB"/>
    <w:rsid w:val="00DC356B"/>
    <w:rsid w:val="00DC3795"/>
    <w:rsid w:val="00DC445D"/>
    <w:rsid w:val="00DC6AE8"/>
    <w:rsid w:val="00DD275B"/>
    <w:rsid w:val="00DE576E"/>
    <w:rsid w:val="00E10B51"/>
    <w:rsid w:val="00E11472"/>
    <w:rsid w:val="00E3321D"/>
    <w:rsid w:val="00E5026E"/>
    <w:rsid w:val="00E57A44"/>
    <w:rsid w:val="00E63D5D"/>
    <w:rsid w:val="00EA60EB"/>
    <w:rsid w:val="00EB0E21"/>
    <w:rsid w:val="00EB3E84"/>
    <w:rsid w:val="00EB63EB"/>
    <w:rsid w:val="00EC744D"/>
    <w:rsid w:val="00ED0068"/>
    <w:rsid w:val="00ED46A4"/>
    <w:rsid w:val="00EE0043"/>
    <w:rsid w:val="00EE3A0A"/>
    <w:rsid w:val="00EE7EDB"/>
    <w:rsid w:val="00EF5F28"/>
    <w:rsid w:val="00F06D07"/>
    <w:rsid w:val="00F113B6"/>
    <w:rsid w:val="00F15116"/>
    <w:rsid w:val="00F16011"/>
    <w:rsid w:val="00F16A19"/>
    <w:rsid w:val="00F35535"/>
    <w:rsid w:val="00F35A76"/>
    <w:rsid w:val="00F4205C"/>
    <w:rsid w:val="00F42ADA"/>
    <w:rsid w:val="00F44DEE"/>
    <w:rsid w:val="00F44FB6"/>
    <w:rsid w:val="00F47CAC"/>
    <w:rsid w:val="00F531D1"/>
    <w:rsid w:val="00F613EB"/>
    <w:rsid w:val="00F6640B"/>
    <w:rsid w:val="00F70DDD"/>
    <w:rsid w:val="00F7270A"/>
    <w:rsid w:val="00F754DB"/>
    <w:rsid w:val="00F81293"/>
    <w:rsid w:val="00F935FA"/>
    <w:rsid w:val="00F9406F"/>
    <w:rsid w:val="00FA1244"/>
    <w:rsid w:val="00FA564E"/>
    <w:rsid w:val="00FB2FDA"/>
    <w:rsid w:val="00FD5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42A"/>
    <w:pPr>
      <w:ind w:firstLine="709"/>
      <w:jc w:val="both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D83598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D91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18E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CB7B8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10</Pages>
  <Words>1391</Words>
  <Characters>7931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Informat6</cp:lastModifiedBy>
  <cp:revision>4</cp:revision>
  <cp:lastPrinted>2015-06-01T14:23:00Z</cp:lastPrinted>
  <dcterms:created xsi:type="dcterms:W3CDTF">2015-05-19T08:01:00Z</dcterms:created>
  <dcterms:modified xsi:type="dcterms:W3CDTF">2015-07-30T08:27:00Z</dcterms:modified>
</cp:coreProperties>
</file>